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A7" w:rsidRPr="00CF3C5E" w:rsidRDefault="00F57CA7" w:rsidP="00657C5D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12</w:t>
      </w:r>
    </w:p>
    <w:p w:rsidR="00F57CA7" w:rsidRPr="00CF3C5E" w:rsidRDefault="00F57CA7" w:rsidP="00CF3C5E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CF3C5E">
        <w:rPr>
          <w:rFonts w:ascii="Times New Roman" w:hAnsi="Times New Roman"/>
          <w:sz w:val="28"/>
        </w:rPr>
        <w:t>к решению Думы города Пыть-Яха</w:t>
      </w:r>
      <w:r w:rsidRPr="00CF3C5E">
        <w:rPr>
          <w:rFonts w:ascii="Times New Roman" w:hAnsi="Times New Roman"/>
          <w:sz w:val="28"/>
        </w:rPr>
        <w:tab/>
      </w:r>
    </w:p>
    <w:p w:rsidR="00F57CA7" w:rsidRDefault="00F57CA7" w:rsidP="00CF3C5E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CF3C5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28.10.2019</w:t>
      </w:r>
      <w:r w:rsidRPr="00CF3C5E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__</w:t>
      </w:r>
    </w:p>
    <w:p w:rsidR="00F57CA7" w:rsidRDefault="00F57CA7" w:rsidP="00A0083C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:rsidR="00F57CA7" w:rsidRPr="00C42173" w:rsidRDefault="00F57CA7" w:rsidP="00A0083C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C42173"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№</w:t>
      </w:r>
      <w:r w:rsidRPr="00C42173">
        <w:rPr>
          <w:rFonts w:ascii="Times New Roman" w:hAnsi="Times New Roman"/>
          <w:sz w:val="28"/>
        </w:rPr>
        <w:t xml:space="preserve"> 17</w:t>
      </w:r>
    </w:p>
    <w:p w:rsidR="00F57CA7" w:rsidRPr="00C42173" w:rsidRDefault="00F57CA7" w:rsidP="00A0083C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C42173">
        <w:rPr>
          <w:rFonts w:ascii="Times New Roman" w:hAnsi="Times New Roman"/>
          <w:sz w:val="28"/>
        </w:rPr>
        <w:t>к решению Думы г</w:t>
      </w:r>
      <w:r>
        <w:rPr>
          <w:rFonts w:ascii="Times New Roman" w:hAnsi="Times New Roman"/>
          <w:sz w:val="28"/>
        </w:rPr>
        <w:t>орода</w:t>
      </w:r>
      <w:r w:rsidRPr="00C42173">
        <w:rPr>
          <w:rFonts w:ascii="Times New Roman" w:hAnsi="Times New Roman"/>
          <w:sz w:val="28"/>
        </w:rPr>
        <w:t xml:space="preserve"> Пыть-Яха</w:t>
      </w:r>
      <w:r w:rsidRPr="00C42173">
        <w:rPr>
          <w:rFonts w:ascii="Times New Roman" w:hAnsi="Times New Roman"/>
          <w:sz w:val="28"/>
        </w:rPr>
        <w:tab/>
      </w:r>
    </w:p>
    <w:p w:rsidR="00F57CA7" w:rsidRPr="002F73F6" w:rsidRDefault="00F57CA7" w:rsidP="002F73F6">
      <w:pPr>
        <w:jc w:val="right"/>
        <w:rPr>
          <w:sz w:val="28"/>
          <w:szCs w:val="28"/>
        </w:rPr>
      </w:pPr>
      <w:r w:rsidRPr="00C42173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14.12.2018 № 210</w:t>
      </w:r>
      <w:r w:rsidRPr="00827A24">
        <w:rPr>
          <w:sz w:val="28"/>
          <w:szCs w:val="28"/>
        </w:rPr>
        <w:t>»</w:t>
      </w:r>
    </w:p>
    <w:p w:rsidR="00F57CA7" w:rsidRPr="00C42173" w:rsidRDefault="00F57CA7" w:rsidP="008F0720">
      <w:pPr>
        <w:jc w:val="center"/>
        <w:rPr>
          <w:rFonts w:ascii="Times New Roman" w:hAnsi="Times New Roman"/>
          <w:sz w:val="28"/>
        </w:rPr>
      </w:pPr>
    </w:p>
    <w:p w:rsidR="00F57CA7" w:rsidRPr="00C42173" w:rsidRDefault="00F57CA7" w:rsidP="008F0720">
      <w:pPr>
        <w:jc w:val="center"/>
        <w:rPr>
          <w:rFonts w:ascii="Times New Roman" w:hAnsi="Times New Roman"/>
          <w:sz w:val="28"/>
        </w:rPr>
      </w:pPr>
      <w:r w:rsidRPr="00C42173">
        <w:rPr>
          <w:rFonts w:ascii="Times New Roman" w:hAnsi="Times New Roman"/>
          <w:sz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 год</w:t>
      </w:r>
    </w:p>
    <w:p w:rsidR="00F57CA7" w:rsidRPr="00C42173" w:rsidRDefault="00F57CA7" w:rsidP="0082107E">
      <w:pPr>
        <w:spacing w:after="0"/>
        <w:jc w:val="right"/>
        <w:rPr>
          <w:rFonts w:ascii="Times New Roman" w:hAnsi="Times New Roman"/>
          <w:sz w:val="28"/>
        </w:rPr>
      </w:pPr>
      <w:r w:rsidRPr="00C42173">
        <w:rPr>
          <w:rFonts w:ascii="Times New Roman" w:hAnsi="Times New Roman"/>
          <w:sz w:val="28"/>
        </w:rPr>
        <w:t>(тыс. рублей)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07"/>
        <w:gridCol w:w="2862"/>
        <w:gridCol w:w="1599"/>
      </w:tblGrid>
      <w:tr w:rsidR="00F57CA7" w:rsidRPr="00EF750B" w:rsidTr="00EF750B">
        <w:trPr>
          <w:cantSplit/>
          <w:trHeight w:val="20"/>
          <w:tblHeader/>
        </w:trPr>
        <w:tc>
          <w:tcPr>
            <w:tcW w:w="5807" w:type="dxa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50B"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2862" w:type="dxa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50B">
              <w:rPr>
                <w:rFonts w:ascii="Times New Roman" w:hAnsi="Times New Roman"/>
              </w:rPr>
              <w:t>КБК</w:t>
            </w:r>
          </w:p>
        </w:tc>
        <w:tc>
          <w:tcPr>
            <w:tcW w:w="1599" w:type="dxa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50B">
              <w:rPr>
                <w:rFonts w:ascii="Times New Roman" w:hAnsi="Times New Roman"/>
              </w:rPr>
              <w:t>2019 год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000 2 02 00000 00 0000 000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2 472 089,90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000 2 02 10000 00 0000 150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501 958,60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EF750B">
              <w:rPr>
                <w:rFonts w:ascii="Times New Roman" w:hAnsi="Times New Roman"/>
                <w:i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EF750B">
              <w:rPr>
                <w:rFonts w:ascii="Times New Roman" w:hAnsi="Times New Roman"/>
                <w:iCs/>
                <w:color w:val="000000"/>
              </w:rPr>
              <w:t>000 2 02 15001 00 0000 150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324 477,60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000 2 02 15001 04 0000 150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324 477,60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EF750B">
              <w:rPr>
                <w:rFonts w:ascii="Times New Roman" w:hAnsi="Times New Roman"/>
                <w:iCs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000 2 02 15002 00 0000 150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172 105,30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000 2 02 15002 04 0000 150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172 105,30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EF750B">
              <w:rPr>
                <w:rFonts w:ascii="Times New Roman" w:hAnsi="Times New Roman"/>
                <w:iCs/>
                <w:color w:val="000000"/>
              </w:rPr>
              <w:t xml:space="preserve">Прочие дотации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000 2 02 19999 00 0000 150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5 375,70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Прочие дотации бюджетам городских округов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000 2 02 19999 04 0000 150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5 375,70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000 2 02 20000 00 0000 150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607 180,70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000 2 02 20041 00 0000 150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33 041,80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000 2 02 20041 04 0000 150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33 041,80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000 2 02 25081 00 0000 150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1 226,60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000 2 02 25081 04 0000 150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1 226,60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000 2 02 25243 00 0000 150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65 184,20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000 2 02 25243 04 0000 150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65 184,20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000 2 02 25497 00 0000 150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1 476,60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000 2 02 25497 04 0000 150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1 476,60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000 2 02 25519 00 0000 150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105,70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000 2 02 25519 04 0000 150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105,70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000 2 02 20077 00 0000 150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28 500,00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bottom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50B">
              <w:rPr>
                <w:rFonts w:ascii="Times New Roman" w:hAnsi="Times New Roman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000 202 20077 04 0000 150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28 500,00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Прочие субсидии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000 2 02 29999 00 0000 150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477 645,80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 xml:space="preserve">Прочие субсидии бюджетам городских округов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000 2 02 29999 04 0000 150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477 645,80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000 2 02 30000 00 0000 150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1 338 799,40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000 2 02 30024 00 0000 150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1 276 174,90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000 2 02 30024 04 0000 150</w:t>
            </w:r>
          </w:p>
        </w:tc>
        <w:tc>
          <w:tcPr>
            <w:tcW w:w="1599" w:type="dxa"/>
            <w:noWrap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1 276 174,90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000 2 02 30029 00 0000 150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30 865,00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000 2 02 30029 04 0000 150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30 865,00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000 2 02 35082 00 0000 150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16 564,60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000 2 02 35082 04 0000 150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16 564,60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000 2 02 35118 00 0000 150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5 230,90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000 2 02 35118 04 0000 150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5 230,90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000 2 02 35120 00 0000 150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000 2 02 35120 04 0000 150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000 2 02 35135 00 0000 150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2 664,50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000 2 02 35135 04 0000 150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2 664,50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000 2 02 35176 00 0000 150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1 776,30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000 2 02 35176 04 0000 150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1 776,30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000 2 02 35930 00 0000 150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5 517,60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000 2 02 35930 04 0000 150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5 517,60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000 2 02 40000 00 0000 150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EF750B">
              <w:rPr>
                <w:rFonts w:ascii="Times New Roman" w:hAnsi="Times New Roman"/>
                <w:bCs/>
                <w:color w:val="000000"/>
              </w:rPr>
              <w:t>24 151,20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000 2 02 49999 00 0000 150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24 151,20</w:t>
            </w:r>
          </w:p>
        </w:tc>
      </w:tr>
      <w:tr w:rsidR="00F57CA7" w:rsidRPr="00EF750B" w:rsidTr="00EF750B">
        <w:trPr>
          <w:cantSplit/>
          <w:trHeight w:val="20"/>
        </w:trPr>
        <w:tc>
          <w:tcPr>
            <w:tcW w:w="5807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862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000 2 02 49999 04 0000 150</w:t>
            </w:r>
          </w:p>
        </w:tc>
        <w:tc>
          <w:tcPr>
            <w:tcW w:w="1599" w:type="dxa"/>
            <w:vAlign w:val="center"/>
          </w:tcPr>
          <w:p w:rsidR="00F57CA7" w:rsidRPr="00EF750B" w:rsidRDefault="00F57CA7" w:rsidP="00EF75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EF750B">
              <w:rPr>
                <w:rFonts w:ascii="Times New Roman" w:hAnsi="Times New Roman"/>
                <w:color w:val="000000"/>
              </w:rPr>
              <w:t>24 151,20</w:t>
            </w:r>
          </w:p>
        </w:tc>
      </w:tr>
    </w:tbl>
    <w:p w:rsidR="00F57CA7" w:rsidRDefault="00F57CA7" w:rsidP="00C26502">
      <w:pPr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507.75pt;margin-top:-16.5pt;width:21pt;height:2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qUWZw4QAAAAwBAAAPAAAAZHJzL2Rvd25y&#10;ZXYueG1sTI9BS8NAEIXvgv9hGcGLtLu1RCVmU6QgFhGKqfa8zY5JMDubZrdJ/PdOT3qbN/N4871s&#10;NblWDNiHxpOGxVyBQCq9bajS8LF7nj2ACNGQNa0n1PCDAVb55UVmUutHesehiJXgEAqp0VDH2KVS&#10;hrJGZ8Lcd0h8+/K9M5FlX0nbm5HDXStvlbqTzjTEH2rT4brG8rs4OQ1juR32u7cXub3ZbzwdN8d1&#10;8fmq9fXV9PQIIuIU/8xwxmd0yJnp4E9kg2hZq0WSsFfDbLnkVmeLSu55deApUSDzTP4vkf8C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qlFmcOEAAAAMAQAADwAAAAAAAAAAAAAAAAAx&#10;BQAAZHJzL2Rvd25yZXYueG1sUEsFBgAAAAAEAAQA8wAAAD8GAAAAAA==&#10;" filled="f" stroked="f">
            <v:textbox>
              <w:txbxContent>
                <w:p w:rsidR="00F57CA7" w:rsidRPr="00827A24" w:rsidRDefault="00F57CA7" w:rsidP="00C26502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p w:rsidR="00F57CA7" w:rsidRPr="00C26502" w:rsidRDefault="00F57CA7" w:rsidP="00C26502">
      <w:pPr>
        <w:rPr>
          <w:rFonts w:ascii="Times New Roman" w:hAnsi="Times New Roman"/>
        </w:rPr>
      </w:pPr>
    </w:p>
    <w:p w:rsidR="00F57CA7" w:rsidRDefault="00F57CA7" w:rsidP="00C26502">
      <w:pPr>
        <w:rPr>
          <w:rFonts w:ascii="Times New Roman" w:hAnsi="Times New Roman"/>
        </w:rPr>
      </w:pPr>
    </w:p>
    <w:p w:rsidR="00F57CA7" w:rsidRPr="00C26502" w:rsidRDefault="00F57CA7" w:rsidP="00C26502">
      <w:pPr>
        <w:tabs>
          <w:tab w:val="left" w:pos="93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bookmarkStart w:id="0" w:name="_GoBack"/>
      <w:bookmarkEnd w:id="0"/>
    </w:p>
    <w:sectPr w:rsidR="00F57CA7" w:rsidRPr="00C26502" w:rsidSect="00C26502">
      <w:headerReference w:type="default" r:id="rId6"/>
      <w:pgSz w:w="11906" w:h="16838"/>
      <w:pgMar w:top="567" w:right="851" w:bottom="567" w:left="851" w:header="397" w:footer="709" w:gutter="0"/>
      <w:pgNumType w:start="2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CA7" w:rsidRDefault="00F57CA7" w:rsidP="000D2228">
      <w:pPr>
        <w:spacing w:after="0" w:line="240" w:lineRule="auto"/>
      </w:pPr>
      <w:r>
        <w:separator/>
      </w:r>
    </w:p>
  </w:endnote>
  <w:endnote w:type="continuationSeparator" w:id="0">
    <w:p w:rsidR="00F57CA7" w:rsidRDefault="00F57CA7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CA7" w:rsidRDefault="00F57CA7" w:rsidP="000D2228">
      <w:pPr>
        <w:spacing w:after="0" w:line="240" w:lineRule="auto"/>
      </w:pPr>
      <w:r>
        <w:separator/>
      </w:r>
    </w:p>
  </w:footnote>
  <w:footnote w:type="continuationSeparator" w:id="0">
    <w:p w:rsidR="00F57CA7" w:rsidRDefault="00F57CA7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A7" w:rsidRDefault="00F57CA7">
    <w:pPr>
      <w:pStyle w:val="Header"/>
      <w:jc w:val="right"/>
    </w:pPr>
    <w:fldSimple w:instr="PAGE   \* MERGEFORMAT">
      <w:r>
        <w:rPr>
          <w:noProof/>
        </w:rPr>
        <w:t>272</w:t>
      </w:r>
    </w:fldSimple>
  </w:p>
  <w:p w:rsidR="00F57CA7" w:rsidRDefault="00F57CA7" w:rsidP="00C26502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720"/>
    <w:rsid w:val="00004FCA"/>
    <w:rsid w:val="0003745E"/>
    <w:rsid w:val="000C53B3"/>
    <w:rsid w:val="000D2228"/>
    <w:rsid w:val="001601DE"/>
    <w:rsid w:val="001851AC"/>
    <w:rsid w:val="001E754D"/>
    <w:rsid w:val="002358B8"/>
    <w:rsid w:val="002F73F6"/>
    <w:rsid w:val="003218A7"/>
    <w:rsid w:val="00344A90"/>
    <w:rsid w:val="003461F3"/>
    <w:rsid w:val="00363510"/>
    <w:rsid w:val="00370E85"/>
    <w:rsid w:val="00462E54"/>
    <w:rsid w:val="004C25AB"/>
    <w:rsid w:val="004E1633"/>
    <w:rsid w:val="00586367"/>
    <w:rsid w:val="005C43E8"/>
    <w:rsid w:val="005F21AC"/>
    <w:rsid w:val="00657C5D"/>
    <w:rsid w:val="006D0F38"/>
    <w:rsid w:val="007A701F"/>
    <w:rsid w:val="007C721D"/>
    <w:rsid w:val="007D4CD8"/>
    <w:rsid w:val="0082107E"/>
    <w:rsid w:val="00827A24"/>
    <w:rsid w:val="00832078"/>
    <w:rsid w:val="00833B98"/>
    <w:rsid w:val="00871FCD"/>
    <w:rsid w:val="00884C56"/>
    <w:rsid w:val="00894B65"/>
    <w:rsid w:val="008F0720"/>
    <w:rsid w:val="00911B29"/>
    <w:rsid w:val="00913ED6"/>
    <w:rsid w:val="00933635"/>
    <w:rsid w:val="00944259"/>
    <w:rsid w:val="00997B34"/>
    <w:rsid w:val="00A0083C"/>
    <w:rsid w:val="00A217F5"/>
    <w:rsid w:val="00A325BE"/>
    <w:rsid w:val="00A804B4"/>
    <w:rsid w:val="00AB1069"/>
    <w:rsid w:val="00AF3ACB"/>
    <w:rsid w:val="00B55736"/>
    <w:rsid w:val="00C1397E"/>
    <w:rsid w:val="00C26502"/>
    <w:rsid w:val="00C34AE1"/>
    <w:rsid w:val="00C42173"/>
    <w:rsid w:val="00C5445D"/>
    <w:rsid w:val="00C560BE"/>
    <w:rsid w:val="00CF3C5E"/>
    <w:rsid w:val="00D26BE0"/>
    <w:rsid w:val="00D36789"/>
    <w:rsid w:val="00D60F44"/>
    <w:rsid w:val="00D74BBA"/>
    <w:rsid w:val="00D95C59"/>
    <w:rsid w:val="00E147C5"/>
    <w:rsid w:val="00E575ED"/>
    <w:rsid w:val="00E65F9D"/>
    <w:rsid w:val="00EF4B41"/>
    <w:rsid w:val="00EF750B"/>
    <w:rsid w:val="00F042A1"/>
    <w:rsid w:val="00F239BF"/>
    <w:rsid w:val="00F41D58"/>
    <w:rsid w:val="00F5371A"/>
    <w:rsid w:val="00F539B7"/>
    <w:rsid w:val="00F57CA7"/>
    <w:rsid w:val="00F71EC3"/>
    <w:rsid w:val="00F87FFE"/>
    <w:rsid w:val="00FD6BFA"/>
    <w:rsid w:val="00FE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45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D222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D222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17F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F239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9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1052</Words>
  <Characters>6002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10</cp:revision>
  <cp:lastPrinted>2019-05-16T09:23:00Z</cp:lastPrinted>
  <dcterms:created xsi:type="dcterms:W3CDTF">2019-10-14T06:18:00Z</dcterms:created>
  <dcterms:modified xsi:type="dcterms:W3CDTF">2019-10-25T12:28:00Z</dcterms:modified>
</cp:coreProperties>
</file>